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2026/091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31.07.2026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Realschule Lemgo - Erweiterung - Parkett- und Holzbelagsarbeiten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Parkett- Holzbelag- und Treppenarbeiten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